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Helen MASUN</w:t>
      </w:r>
      <w:r>
        <w:rPr>
          <w:rFonts w:ascii="Times New Roman" w:hAnsi="Times New Roman" w:cs="Times New Roman"/>
          <w:sz w:val="24"/>
          <w:szCs w:val="24"/>
        </w:rPr>
        <w:t xml:space="preserve">     (fl.1467)</w:t>
      </w:r>
    </w:p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Stody, Norfolk.</w:t>
      </w:r>
    </w:p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Sep.1467</w:t>
      </w:r>
      <w:r>
        <w:rPr>
          <w:rFonts w:ascii="Times New Roman" w:hAnsi="Times New Roman" w:cs="Times New Roman"/>
          <w:sz w:val="24"/>
          <w:szCs w:val="24"/>
        </w:rPr>
        <w:tab/>
        <w:t>She and Robert Smith(q.v.) had sexual relations unaware they were related</w:t>
      </w:r>
    </w:p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the fourth degree on consanguinity. They sought absolution from the </w:t>
      </w:r>
    </w:p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incest and a dispensation to marry. Approved.</w:t>
      </w:r>
    </w:p>
    <w:p w:rsidR="00B41DF9" w:rsidRDefault="00B41DF9" w:rsidP="00B41DF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p.9)</w:t>
      </w:r>
    </w:p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1DF9" w:rsidRDefault="00B41DF9" w:rsidP="00B41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DF9" w:rsidRDefault="00B41DF9" w:rsidP="00564E3C">
      <w:pPr>
        <w:spacing w:after="0" w:line="240" w:lineRule="auto"/>
      </w:pPr>
      <w:r>
        <w:separator/>
      </w:r>
    </w:p>
  </w:endnote>
  <w:endnote w:type="continuationSeparator" w:id="0">
    <w:p w:rsidR="00B41DF9" w:rsidRDefault="00B41DF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41DF9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DF9" w:rsidRDefault="00B41DF9" w:rsidP="00564E3C">
      <w:pPr>
        <w:spacing w:after="0" w:line="240" w:lineRule="auto"/>
      </w:pPr>
      <w:r>
        <w:separator/>
      </w:r>
    </w:p>
  </w:footnote>
  <w:footnote w:type="continuationSeparator" w:id="0">
    <w:p w:rsidR="00B41DF9" w:rsidRDefault="00B41DF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DF9"/>
    <w:rsid w:val="00372DC6"/>
    <w:rsid w:val="00564E3C"/>
    <w:rsid w:val="0064591D"/>
    <w:rsid w:val="00B41DF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FD4568-6175-4BA8-914E-872FF33D5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2016-01-12T19:50:00Z</dcterms:created>
  <dcterms:modified xsi:type="dcterms:W3CDTF">2016-01-12T19:50:00Z</dcterms:modified>
</cp:coreProperties>
</file>